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8ff2008" w14:textId="8ff2008">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2B4EBA">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B4EBA">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B4EBA">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B4EBA">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2B4EBA">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B4EBA">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B4EBA">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B4EBA" w:rsidR="002B4EBA">
            <w:rPr>
              <w:rStyle w:val="eSPISCCParagraphDefaultFont"/>
              <w:rFonts w:eastAsiaTheme="minorHAnsi"/>
            </w:rPr>
            <w:t>Pp-6465/2025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B4EBA" w:rsidR="002B4EBA">
            <w:rPr>
              <w:rStyle w:val="eSPISCCParagraphDefaultFont"/>
              <w:rFonts w:eastAsiaTheme="minorHAnsi"/>
            </w:rPr>
            <w:t>CAJA AZUL jednostavno društvo s ograničenom odgovornošću za ugostiteljstvo i usluge u stečaju i dr.</w:t>
          </w:r>
        </w:sdtContent>
      </w:sdt>
      <w:r w:rsidR="00935B82">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2B4EBA" w:rsidR="002B4EBA">
            <w:rPr>
              <w:rStyle w:val="eSPISCCParagraphDefaultFont"/>
              <w:rFonts w:eastAsiaTheme="minorHAnsi"/>
            </w:rPr>
            <w:t>CAJA AZUL jednostavno društvo s ograničenom odgovornošću za ugostiteljstvo i usluge u stečaju,Maja Pušić</w:t>
          </w:r>
        </w:sdtContent>
      </w:sdt>
      <w:r w:rsidR="00935B8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B4EBA" w:rsidR="002B4EBA">
            <w:rPr>
              <w:rStyle w:val="eSPISCCParagraphDefaultFont"/>
              <w:rFonts w:eastAsiaTheme="minorHAnsi"/>
            </w:rPr>
            <w:t>članka 36., 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2B4EBA" w:rsidR="002B4EBA">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E801F4" w:rsidR="00E801F4" w:rsidP="00E801F4" w:rsidRDefault="009E7DBB">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B4EBA" w:rsidR="002B4EBA">
            <w:rPr>
              <w:rStyle w:val="eSPISCCParagraphDefaultFont"/>
              <w:rFonts w:eastAsiaTheme="minorHAnsi"/>
            </w:rPr>
            <w:t>Maja Pušić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B4EBA" w:rsidR="002B4EBA">
            <w:rPr>
              <w:rStyle w:val="eSPISCCParagraphDefaultFont"/>
              <w:rFonts w:eastAsiaTheme="minorHAnsi"/>
            </w:rPr>
            <w:t>27. svibnja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B4EBA" w:rsidR="002B4EBA">
            <w:rPr>
              <w:rStyle w:val="eSPISCCParagraphDefaultFont"/>
              <w:rFonts w:eastAsiaTheme="minorHAnsi"/>
            </w:rPr>
            <w:t>13:00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B4EBA" w:rsidR="002B4EBA">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B4EBA" w:rsidR="002B4EBA">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B4EBA" w:rsidR="002B4EBA">
            <w:rPr>
              <w:rStyle w:val="eSPISCCParagraphDefaultFont"/>
              <w:rFonts w:eastAsiaTheme="minorHAnsi"/>
            </w:rPr>
            <w:t>321</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2B4EBA" w:rsidRDefault="00E801F4">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2B4EBA" w:rsidR="002B4EBA">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2B4EBA" w:rsidRDefault="00E801F4">
      <w:pPr>
        <w:spacing w:after="0"/>
        <w:ind w:firstLine="708"/>
        <w:jc w:val="both"/>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2B4EBA" w:rsidRDefault="00E801F4">
      <w:pPr>
        <w:spacing w:after="0"/>
        <w:ind w:firstLine="708"/>
        <w:jc w:val="both"/>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2B4EBA" w:rsidRDefault="00E801F4">
      <w:pPr>
        <w:spacing w:after="0"/>
        <w:ind w:firstLine="708"/>
        <w:jc w:val="both"/>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B4EBA" w:rsidR="002B4EBA">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B4EBA" w:rsidR="002B4EBA">
            <w:rPr>
              <w:rStyle w:val="eSPISCCParagraphDefaultFont"/>
              <w:rFonts w:eastAsiaTheme="minorHAnsi"/>
            </w:rPr>
            <w:t>30. travnja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2B4EBA">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B4EBA">
            <w:rPr>
              <w:rStyle w:val="eSPISCCParagraphDefaultFont"/>
              <w:rFonts w:eastAsiaTheme="minorHAnsi"/>
            </w:rPr>
            <w:t>Damir Pleše</w:t>
          </w:r>
        </w:sdtContent>
      </w:sdt>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r>
        <w:separator/>
      </w:r>
    </w:p>
  </w:endnote>
  <w:endnote w:type="continuationSeparator" w:id="0">
    <w:p w:rsidR="00963469" w:rsidP="00537B78" w:rsidRDefault="00963469">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2B4EBA">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r>
        <w:separator/>
      </w:r>
    </w:p>
  </w:footnote>
  <w:footnote w:type="continuationSeparator" w:id="0">
    <w:p w:rsidR="00963469" w:rsidP="00537B78" w:rsidRDefault="00963469">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B4EBA" w:rsidR="002B4EBA">
          <w:rPr>
            <w:rStyle w:val="eSPISCCParagraphDefaultFont"/>
          </w:rPr>
          <w:t>Pp-6465/2025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2"/>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4EBA"/>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CFF4649"/>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Split</izvorni_sadrzaj>
    <derivirana_varijabla naziv="DomainObject.UcesnikSudskeRadnje.Adresa.Naselje_1">Split</derivirana_varijabla>
  </DomainObject.UcesnikSudskeRadnje.Adresa.Naselje>
  <DomainObject.UcesnikSudskeRadnje.Adresa.PostBroj>
    <izvorni_sadrzaj>21000</izvorni_sadrzaj>
    <derivirana_varijabla naziv="DomainObject.UcesnikSudskeRadnje.Adresa.PostBroj_1">21000</derivirana_varijabla>
  </DomainObject.UcesnikSudskeRadnje.Adresa.PostBroj>
  <DomainObject.UcesnikSudskeRadnje.Adresa.UlicaIKBR>
    <izvorni_sadrzaj>Ulica Ivana Gudelja 21</izvorni_sadrzaj>
    <derivirana_varijabla naziv="DomainObject.UcesnikSudskeRadnje.Adresa.UlicaIKBR_1">Ulica Ivana Gudelja 21</derivirana_varijabla>
  </DomainObject.UcesnikSudskeRadnje.Adresa.UlicaIKBR>
  <DomainObject.UcesnikSudskeRadnje.Naziv>
    <izvorni_sadrzaj>Maja Pušić</izvorni_sadrzaj>
    <derivirana_varijabla naziv="DomainObject.UcesnikSudskeRadnje.Naziv_1">Maja Pušić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321</izvorni_sadrzaj>
    <derivirana_varijabla naziv="DomainObject.UcesnikSudskeRadnje.SudskaRadnja.Prostorija.Oznaka_1">321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27. svibnja 2026.</izvorni_sadrzaj>
    <derivirana_varijabla naziv="DomainObject.UcesnikSudskeRadnje.SudskaRadnja.PlaniraniZavrsetakDatum_1">27. svibnja 2026.</derivirana_varijabla>
  </DomainObject.UcesnikSudskeRadnje.SudskaRadnja.PlaniraniZavrsetakDatum>
  <DomainObject.UcesnikSudskeRadnje.SudskaRadnja.PlaniraniPocetakDatum>
    <izvorni_sadrzaj>27. svibnja 2026.</izvorni_sadrzaj>
    <derivirana_varijabla naziv="DomainObject.UcesnikSudskeRadnje.SudskaRadnja.PlaniraniPocetakDatum_1">27.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13:10</izvorni_sadrzaj>
    <derivirana_varijabla naziv="DomainObject.UcesnikSudskeRadnje.SudskaRadnja.PlaniraniZavrsetakVrijeme_1">13:10</derivirana_varijabla>
  </DomainObject.UcesnikSudskeRadnje.SudskaRadnja.PlaniraniZavrsetakVrijeme>
  <DomainObject.UcesnikSudskeRadnje.SudskaRadnja.PlaniraniPocetakVrijeme>
    <izvorni_sadrzaj>13:00</izvorni_sadrzaj>
    <derivirana_varijabla naziv="DomainObject.UcesnikSudskeRadnje.SudskaRadnja.PlaniraniPocetakVrijeme_1">13:00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6465</izvorni_sadrzaj>
    <derivirana_varijabla naziv="DomainObject.Predmet.Broj_1">6465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2025.</izvorni_sadrzaj>
    <derivirana_varijabla naziv="DomainObject.Predmet.DatumOsnivanja_1">9. svibnja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srpnja 1975.</izvorni_sadrzaj>
    <derivirana_varijabla naziv="DomainObject.Predmet.OkrivljenikFizickaOsoba.DatumRodjenja_1">13. srpnja 1975.</derivirana_varijabla>
  </DomainObject.Predmet.OkrivljenikFizickaOsoba.DatumRodjenja>
  <DomainObject.Predmet.OkrivljenikFizickaOsoba.DatumRodjenjaFormated>
    <izvorni_sadrzaj>13.7.1975.</izvorni_sadrzaj>
    <derivirana_varijabla naziv="DomainObject.Predmet.OkrivljenikFizickaOsoba.DatumRodjenjaFormated_1">13.7.1975.</derivirana_varijabla>
  </DomainObject.Predmet.OkrivljenikFizickaOsoba.DatumRodjenjaFormated>
  <DomainObject.Predmet.OkrivljenikFizickaOsoba.Ime>
    <izvorni_sadrzaj>Maja</izvorni_sadrzaj>
    <derivirana_varijabla naziv="DomainObject.Predmet.OkrivljenikFizickaOsoba.Ime_1">Maja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Split (Split)</izvorni_sadrzaj>
    <derivirana_varijabla naziv="DomainObject.Predmet.OkrivljenikFizickaOsoba.MjestoRodjenja_1">Split (Split)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Maja Pušić</izvorni_sadrzaj>
    <derivirana_varijabla naziv="DomainObject.Predmet.OkrivljenikFizickaOsoba.Naziv_1">Maja Pušić</derivirana_varijabla>
  </DomainObject.Predmet.OkrivljenikFizickaOsoba.Naziv>
  <DomainObject.Predmet.OkrivljenikFizickaOsoba.Prezime>
    <izvorni_sadrzaj>Pušić</izvorni_sadrzaj>
    <derivirana_varijabla naziv="DomainObject.Predmet.OkrivljenikFizickaOsoba.Prezime_1">Pušić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28647047712</izvorni_sadrzaj>
    <derivirana_varijabla naziv="DomainObject.Predmet.OkrivljenikFizickaOsoba.Oib_1">28647047712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Pp-6465/2025</izvorni_sadrzaj>
    <derivirana_varijabla naziv="DomainObject.Predmet.OznakaBroj_1">Pp-6465/2025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CAJA AZUL jednostavno društvo s ograničenom odgovornošću za ugostiteljstvo i usluge u stečaju; Maja Pušić</izvorni_sadrzaj>
    <derivirana_varijabla naziv="DomainObject.Predmet.ProtustrankaFormated_1">  CAJA AZUL jednostavno društvo s ograničenom odgovornošću za ugostiteljstvo i usluge u stečaju; Maja Pušić</derivirana_varijabla>
  </DomainObject.Predmet.ProtustrankaFormated>
  <DomainObject.Predmet.ProtustrankaFormatedOIB>
    <izvorni_sadrzaj>  CAJA AZUL jednostavno društvo s ograničenom odgovornošću za ugostiteljstvo i usluge u stečaju, OIB 86313552532; Maja Pušić, OIB 28647047712</izvorni_sadrzaj>
    <derivirana_varijabla naziv="DomainObject.Predmet.ProtustrankaFormatedOIB_1">  CAJA AZUL jednostavno društvo s ograničenom odgovornošću za ugostiteljstvo i usluge u stečaju, OIB 86313552532; Maja Pušić, OIB 28647047712</derivirana_varijabla>
  </DomainObject.Predmet.ProtustrankaFormatedOIB>
  <DomainObject.Predmet.ProtustrankaFormatedWithAdress>
    <izvorni_sadrzaj> CAJA AZUL jednostavno društvo s ograničenom odgovornošću za ugostiteljstvo i usluge u stečaju, Žnjanska 2, 21000 Split; Maja Pušić, Ulica Ivana Gudelja 21, 21000 Split</izvorni_sadrzaj>
    <derivirana_varijabla naziv="DomainObject.Predmet.ProtustrankaFormatedWithAdress_1"> CAJA AZUL jednostavno društvo s ograničenom odgovornošću za ugostiteljstvo i usluge u stečaju, Žnjanska 2, 21000 Split; Maja Pušić, Ulica Ivana Gudelja 21, 21000 Split</derivirana_varijabla>
  </DomainObject.Predmet.ProtustrankaFormatedWithAdress>
  <DomainObject.Predmet.ProtustrankaFormatedWithAdressOIB>
    <izvorni_sadrzaj> CAJA AZUL jednostavno društvo s ograničenom odgovornošću za ugostiteljstvo i usluge u stečaju, OIB 86313552532, Žnjanska 2, 21000 Split; Maja Pušić, OIB 28647047712, Ulica Ivana Gudelja 21, 21000 Split</izvorni_sadrzaj>
    <derivirana_varijabla naziv="DomainObject.Predmet.ProtustrankaFormatedWithAdressOIB_1"> CAJA AZUL jednostavno društvo s ograničenom odgovornošću za ugostiteljstvo i usluge u stečaju, OIB 86313552532, Žnjanska 2, 21000 Split; Maja Pušić, OIB 28647047712, Ulica Ivana Gudelja 21, 21000 Split</derivirana_varijabla>
  </DomainObject.Predmet.ProtustrankaFormatedWithAdressOIB>
  <DomainObject.Predmet.ProtustrankaWithAdress>
    <izvorni_sadrzaj>CAJA AZUL jednostavno društvo s ograničenom odgovornošću za ugostiteljstvo i usluge u stečaju Žnjanska 2, 21000 Split, Maja Pušić Ulica Ivana Gudelja 21, 21000 Split</izvorni_sadrzaj>
    <derivirana_varijabla naziv="DomainObject.Predmet.ProtustrankaWithAdress_1">CAJA AZUL jednostavno društvo s ograničenom odgovornošću za ugostiteljstvo i usluge u stečaju Žnjanska 2, 21000 Split, Maja Pušić Ulica Ivana Gudelja 21, 21000 Split</derivirana_varijabla>
  </DomainObject.Predmet.ProtustrankaWithAdress>
  <DomainObject.Predmet.ProtustrankaWithAdressOIB>
    <izvorni_sadrzaj>CAJA AZUL jednostavno društvo s ograničenom odgovornošću za ugostiteljstvo i usluge u stečaju, OIB 86313552532, Žnjanska 2, 21000 Split, Maja Pušić, OIB 28647047712, Ulica Ivana Gudelja 21, 21000 Split</izvorni_sadrzaj>
    <derivirana_varijabla naziv="DomainObject.Predmet.ProtustrankaWithAdressOIB_1">CAJA AZUL jednostavno društvo s ograničenom odgovornošću za ugostiteljstvo i usluge u stečaju, OIB 86313552532, Žnjanska 2, 21000 Split, Maja Pušić, OIB 28647047712, Ulica Ivana Gudelja 21, 21000 Split</derivirana_varijabla>
  </DomainObject.Predmet.ProtustrankaWithAdressOIB>
  <DomainObject.Predmet.ProtustrankaNazivFormated>
    <izvorni_sadrzaj>CAJA AZUL jednostavno društvo s ograničenom odgovornošću za ugostiteljstvo i usluge u stečaju,Maja Pušić</izvorni_sadrzaj>
    <derivirana_varijabla naziv="DomainObject.Predmet.ProtustrankaNazivFormated_1">CAJA AZUL jednostavno društvo s ograničenom odgovornošću za ugostiteljstvo i usluge u stečaju,Maja Pušić</derivirana_varijabla>
    <derivirana_varijabla naziv="Padez">CAJA AZUL jednostavno društvo s ograničenom odgovornošću za ugostiteljstvo i usluge u stečaju,Maja Pušić</derivirana_varijabla>
  </DomainObject.Predmet.ProtustrankaNazivFormated>
  <DomainObject.Predmet.ProtustrankaNazivFormatedOIB>
    <izvorni_sadrzaj>CAJA AZUL jednostavno društvo s ograničenom odgovornošću za ugostiteljstvo i usluge u stečaju, OIB 86313552532,Maja Pušić, OIB 28647047712</izvorni_sadrzaj>
    <derivirana_varijabla naziv="DomainObject.Predmet.ProtustrankaNazivFormatedOIB_1">CAJA AZUL jednostavno društvo s ograničenom odgovornošću za ugostiteljstvo i usluge u stečaju, OIB 86313552532,Maja Pušić, OIB 28647047712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Damir Pleše, 62.</izvorni_sadrzaj>
    <derivirana_varijabla naziv="DomainObject.Predmet.Referada.Naziv_1">Damir Pleše, 62.</derivirana_varijabla>
  </DomainObject.Predmet.Referada.Naziv>
  <DomainObject.Predmet.Referada.Oznaka>
    <izvorni_sadrzaj>62</izvorni_sadrzaj>
    <derivirana_varijabla naziv="DomainObject.Predmet.Referada.Oznaka_1">62</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321</izvorni_sadrzaj>
    <derivirana_varijabla naziv="DomainObject.Predmet.Referada.Prostorija.Oznaka_1">321</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Damir Pleše</izvorni_sadrzaj>
    <derivirana_varijabla naziv="DomainObject.Predmet.Referada.Sudac_1">Damir Pleše</derivirana_varijabla>
    <derivirana_varijabla naziv="Dativ">Damir Pleše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Damir Pleše, 62.</izvorni_sadrzaj>
    <derivirana_varijabla naziv="DomainObject.Predmet.TrenutnaLokacijaSpisa.Naziv_1">Damir Pleše, 62.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Helena Kašaj</izvorni_sadrzaj>
    <derivirana_varijabla naziv="DomainObject.Predmet.Zapisnicar_1">Helena Kašaj</derivirana_varijabla>
    <derivirana_varijabla naziv="Padez">Helena Kašaj</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CAJA AZUL jednostavno društvo s ograničenom odgovornošću za ugostiteljstvo i usluge u stečaju</item>
      <item>Maja Pušić</item>
    </izvorni_sadrzaj>
    <derivirana_varijabla naziv="DomainObject.Predmet.ProtuStrankaListFormated_1">
      <item>CAJA AZUL jednostavno društvo s ograničenom odgovornošću za ugostiteljstvo i usluge u stečaju</item>
      <item>Maja Pušić</item>
    </derivirana_varijabla>
  </DomainObject.Predmet.ProtuStrankaListFormated>
  <DomainObject.Predmet.ProtuStrankaListFormatedOIB>
    <izvorni_sadrzaj>
      <item>CAJA AZUL jednostavno društvo s ograničenom odgovornošću za ugostiteljstvo i usluge u stečaju, OIB 86313552532</item>
      <item>Maja Pušić, OIB 28647047712</item>
    </izvorni_sadrzaj>
    <derivirana_varijabla naziv="DomainObject.Predmet.ProtuStrankaListFormatedOIB_1">
      <item>CAJA AZUL jednostavno društvo s ograničenom odgovornošću za ugostiteljstvo i usluge u stečaju, OIB 86313552532</item>
      <item>Maja Pušić, OIB 28647047712</item>
    </derivirana_varijabla>
  </DomainObject.Predmet.ProtuStrankaListFormatedOIB>
  <DomainObject.Predmet.ProtuStrankaListFormatedWithAdress>
    <izvorni_sadrzaj>
      <item>CAJA AZUL jednostavno društvo s ograničenom odgovornošću za ugostiteljstvo i usluge u stečaju, Žnjanska 2, 21000 Split</item>
      <item>Maja Pušić, Ulica Ivana Gudelja 21, 21000 Split</item>
    </izvorni_sadrzaj>
    <derivirana_varijabla naziv="DomainObject.Predmet.ProtuStrankaListFormatedWithAdress_1">
      <item>CAJA AZUL jednostavno društvo s ograničenom odgovornošću za ugostiteljstvo i usluge u stečaju, Žnjanska 2, 21000 Split</item>
      <item>Maja Pušić, Ulica Ivana Gudelja 21, 21000 Split</item>
    </derivirana_varijabla>
  </DomainObject.Predmet.ProtuStrankaListFormatedWithAdress>
  <DomainObject.Predmet.ProtuStrankaListFormatedWithAdressOIB>
    <izvorni_sadrzaj>
      <item>CAJA AZUL jednostavno društvo s ograničenom odgovornošću za ugostiteljstvo i usluge u stečaju, OIB 86313552532, Žnjanska 2, 21000 Split</item>
      <item>Maja Pušić, OIB 28647047712, Ulica Ivana Gudelja 21, 21000 Split</item>
    </izvorni_sadrzaj>
    <derivirana_varijabla naziv="DomainObject.Predmet.ProtuStrankaListFormatedWithAdressOIB_1">
      <item>CAJA AZUL jednostavno društvo s ograničenom odgovornošću za ugostiteljstvo i usluge u stečaju, OIB 86313552532, Žnjanska 2, 21000 Split</item>
      <item>Maja Pušić, OIB 28647047712, Ulica Ivana Gudelja 21, 21000 Split</item>
    </derivirana_varijabla>
  </DomainObject.Predmet.ProtuStrankaListFormatedWithAdressOIB>
  <DomainObject.Predmet.ProtuStrankaListNazivFormated>
    <izvorni_sadrzaj>
      <item>CAJA AZUL jednostavno društvo s ograničenom odgovornošću za ugostiteljstvo i usluge u stečaju</item>
      <item>Maja Pušić</item>
    </izvorni_sadrzaj>
    <derivirana_varijabla naziv="DomainObject.Predmet.ProtuStrankaListNazivFormated_1">
      <item>CAJA AZUL jednostavno društvo s ograničenom odgovornošću za ugostiteljstvo i usluge u stečaju</item>
      <item>Maja Pušić</item>
    </derivirana_varijabla>
  </DomainObject.Predmet.ProtuStrankaListNazivFormated>
  <DomainObject.Predmet.ProtuStrankaListNazivFormatedOIB>
    <izvorni_sadrzaj>
      <item>CAJA AZUL jednostavno društvo s ograničenom odgovornošću za ugostiteljstvo i usluge u stečaju, OIB 86313552532</item>
      <item>Maja Pušić, OIB 28647047712</item>
    </izvorni_sadrzaj>
    <derivirana_varijabla naziv="DomainObject.Predmet.ProtuStrankaListNazivFormatedOIB_1">
      <item>CAJA AZUL jednostavno društvo s ograničenom odgovornošću za ugostiteljstvo i usluge u stečaju, OIB 86313552532</item>
      <item>Maja Pušić, OIB 28647047712</item>
    </derivirana_varijabla>
  </DomainObject.Predmet.ProtuStrankaListNazivFormatedOIB>
  <DomainObject.Predmet.OstaliListFormated>
    <izvorni_sadrzaj>
      <item>Općinski prekršajni sud u Splitu</item>
      <item>Antonija Galić Kondža</item>
    </izvorni_sadrzaj>
    <derivirana_varijabla naziv="DomainObject.Predmet.OstaliListFormated_1">
      <item>Općinski prekršajni sud u Splitu</item>
      <item>Antonija Galić Kondža</item>
    </derivirana_varijabla>
    <derivirana_varijabla naziv="DrugaOsoba">
      <item>Općinski prekršajni sud u Splitu</item>
      <item>Antonija Galić Kondža</item>
    </derivirana_varijabla>
  </DomainObject.Predmet.OstaliListFormated>
  <DomainObject.Predmet.OstaliListFormatedOIB>
    <izvorni_sadrzaj>
      <item>Općinski prekršajni sud u Splitu, OIB 38198969688</item>
      <item>Antonija Galić Kondža, OIB 64334764434</item>
    </izvorni_sadrzaj>
    <derivirana_varijabla naziv="DomainObject.Predmet.OstaliListFormatedOIB_1">
      <item>Općinski prekršajni sud u Splitu, OIB 38198969688</item>
      <item>Antonija Galić Kondža, OIB 64334764434</item>
    </derivirana_varijabla>
  </DomainObject.Predmet.OstaliListFormatedOIB>
  <DomainObject.Predmet.OstaliListFormatedWithAdress>
    <izvorni_sadrzaj>
      <item>Općinski prekršajni sud u Splitu, Ul. Domovinskog rata 4 / III, 21000 Split</item>
      <item>Antonija Galić Kondža, Strojarska  cesta 20, 10000 Zagreb</item>
    </izvorni_sadrzaj>
    <derivirana_varijabla naziv="DomainObject.Predmet.OstaliListFormatedWithAdress_1">
      <item>Općinski prekršajni sud u Splitu, Ul. Domovinskog rata 4 / III, 21000 Split</item>
      <item>Antonija Galić Kondža, Strojarska  cesta 20, 10000 Zagreb</item>
    </derivirana_varijabla>
  </DomainObject.Predmet.OstaliListFormatedWithAdress>
  <DomainObject.Predmet.OstaliListFormatedWithAdressOIB>
    <izvorni_sadrzaj>
      <item>Općinski prekršajni sud u Splitu, OIB 38198969688, Ul. Domovinskog rata 4 / III, 21000 Split</item>
      <item>Antonija Galić Kondža, OIB 64334764434, Strojarska  cesta 20, 10000 Zagreb</item>
    </izvorni_sadrzaj>
    <derivirana_varijabla naziv="DomainObject.Predmet.OstaliListFormatedWithAdressOIB_1">
      <item>Općinski prekršajni sud u Splitu, OIB 38198969688, Ul. Domovinskog rata 4 / III, 21000 Split</item>
      <item>Antonija Galić Kondža, OIB 64334764434, Strojarska  cesta 20, 10000 Zagreb</item>
    </derivirana_varijabla>
  </DomainObject.Predmet.OstaliListFormatedWithAdressOIB>
  <DomainObject.Predmet.OstaliListNazivFormated>
    <izvorni_sadrzaj>
      <item>Općinski prekršajni sud u Splitu</item>
      <item>Antonija Galić Kondža</item>
    </izvorni_sadrzaj>
    <derivirana_varijabla naziv="DomainObject.Predmet.OstaliListNazivFormated_1">
      <item>Općinski prekršajni sud u Splitu</item>
      <item>Antonija Galić Kondža</item>
    </derivirana_varijabla>
  </DomainObject.Predmet.OstaliListNazivFormated>
  <DomainObject.Predmet.OstaliListNazivFormatedOIB>
    <izvorni_sadrzaj>
      <item>Općinski prekršajni sud u Splitu, OIB 38198969688</item>
      <item>Antonija Galić Kondža, OIB 64334764434</item>
    </izvorni_sadrzaj>
    <derivirana_varijabla naziv="DomainObject.Predmet.OstaliListNazivFormatedOIB_1">
      <item>Općinski prekršajni sud u Splitu, OIB 38198969688</item>
      <item>Antonija Galić Kondža, OIB 64334764434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30. travnja 2026.</izvorni_sadrzaj>
    <derivirana_varijabla naziv="DomainObject.Datum_1">30. travnja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CAJA AZUL jednostavno društvo s ograničenom odgovornošću za ugostiteljstvo i usluge u stečaju i dr.</izvorni_sadrzaj>
    <derivirana_varijabla naziv="DomainObject.Predmet.ProtustrankaIDrugi_1">CAJA AZUL jednostavno društvo s ograničenom odgovornošću za ugostiteljstvo i usluge u stečaju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CAJA AZUL jednostavno društvo s ograničenom odgovornošću za ugostiteljstvo i usluge u stečaju, OIB 86313552532, Žnjanska 2, 21000 Split i dr.</izvorni_sadrzaj>
    <derivirana_varijabla naziv="DomainObject.Predmet.ProtustrankaIDrugiAdressOIB_1">CAJA AZUL jednostavno društvo s ograničenom odgovornošću za ugostiteljstvo i usluge u stečaju, OIB 86313552532, Žnjanska 2, 21000 Split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CAJA AZUL jednostavno društvo s ograničenom odgovornošću za ugostiteljstvo i usluge u stečaju</item>
      <item>Maja Pušić</item>
      <item>Općinski prekršajni sud u Splitu</item>
      <item>Antonija Galić Kondža</item>
    </izvorni_sadrzaj>
    <derivirana_varijabla naziv="DomainObject.Predmet.SudioniciListNaziv_1">
      <item>HRVATSKO DRUŠTVO SKLADATELJA</item>
      <item>CAJA AZUL jednostavno društvo s ograničenom odgovornošću za ugostiteljstvo i usluge u stečaju</item>
      <item>Maja Pušić</item>
      <item>Općinski prekršajni sud u Splitu</item>
      <item>Antonija Galić Kondža</item>
    </derivirana_varijabla>
    <derivirana_varijabla naziv="OstaliSudionici">
      <item>HRVATSKO DRUŠTVO SKLADATELJA</item>
      <item>CAJA AZUL jednostavno društvo s ograničenom odgovornošću za ugostiteljstvo i usluge u stečaju</item>
      <item>Maja Pušić</item>
      <item>Općinski prekršajni sud u Splitu</item>
      <item>Antonija Galić Kondža</item>
    </derivirana_varijabla>
  </DomainObject.Predmet.SudioniciListNaziv>
  <DomainObject.Predmet.SudioniciListAdressOIB>
    <izvorni_sadrzaj>
      <item>HRVATSKO DRUŠTVO SKLADATELJA, OIB 56668956985, Heinzelova 62a,10000 Zagreb</item>
      <item>CAJA AZUL jednostavno društvo s ograničenom odgovornošću za ugostiteljstvo i usluge u stečaju, OIB 86313552532, Žnjanska 2,21000 Split</item>
      <item>Maja Pušić, OIB 28647047712, Ulica Ivana Gudelja 21,21000 Split</item>
      <item>Općinski prekršajni sud u Splitu, OIB 38198969688, Ul. Domovinskog rata 4 / III,21000 Split</item>
      <item>Antonija Galić Kondža, OIB 64334764434, Strojarska  cesta 20,10000 Zagreb</item>
    </izvorni_sadrzaj>
    <derivirana_varijabla naziv="DomainObject.Predmet.SudioniciListAdressOIB_1">
      <item>HRVATSKO DRUŠTVO SKLADATELJA, OIB 56668956985, Heinzelova 62a,10000 Zagreb</item>
      <item>CAJA AZUL jednostavno društvo s ograničenom odgovornošću za ugostiteljstvo i usluge u stečaju, OIB 86313552532, Žnjanska 2,21000 Split</item>
      <item>Maja Pušić, OIB 28647047712, Ulica Ivana Gudelja 21,21000 Split</item>
      <item>Općinski prekršajni sud u Splitu, OIB 38198969688, Ul. Domovinskog rata 4 / III,21000 Split</item>
      <item>Antonija Galić Kondža, OIB 64334764434, Strojarska  cesta 20,10000 Zagreb</item>
    </derivirana_varijabla>
  </DomainObject.Predmet.SudioniciListAdressOIB>
  <DomainObject.UcesnikSudskeRadnje.NazivFormated>
    <izvorni_sadrzaj>Maja Pušić, OIB 28647047712, Ulica Ivana Gudelja 21,21000 Split</izvorni_sadrzaj>
    <derivirana_varijabla naziv="DomainObject.UcesnikSudskeRadnje.NazivFormated_1">Maja Pušić, OIB 28647047712, Ulica Ivana Gudelja 21,21000 Split</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86313552532</item>
      <item>, OIB 28647047712</item>
      <item>, OIB 38198969688</item>
      <item>, OIB 64334764434</item>
    </izvorni_sadrzaj>
    <derivirana_varijabla naziv="DomainObject.Predmet.SudioniciListNazivOIB_1">
      <item>, OIB 56668956985</item>
      <item>, OIB 86313552532</item>
      <item>, OIB 28647047712</item>
      <item>, OIB 38198969688</item>
      <item>, OIB 64334764434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Maja Pušić, OIB 28647047712, Ulica Ivana Gudelja 21, 21000 Split</izvorni_sadrzaj>
    <derivirana_varijabla naziv="DomainObject.UcesnikSudskeRadnje.SudskaRadnja.UcesniciObavijest_1">1. Okrivljenik Maja Pušić, OIB 28647047712, Ulica Ivana Gudelja 21, 21000 Split</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svibnja 2025.</izvorni_sadrzaj>
    <derivirana_varijabla naziv="DomainObject.Predmet.DatumPocetkaProcesa_1">9. svibnja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CAJA AZUL jednostavno društvo s ograničenom odgovornošću za ugostiteljstvo i usluge u stečaju, Žnjanska 2, 21000 Split, OIB: 86313552532</item>
      <item>Maja Pušić, Ulica Ivana Gudelja 21, 21000 Split, OIB: 28647047712, rođen-a 13.07.1975., mjesto rođenja Split (Split)</item>
    </izvorni_sadrzaj>
    <derivirana_varijabla naziv="DomainObject.Predmet.OkrivljenikAdresaMjestoRodjenjaList_1">
      <item>CAJA AZUL jednostavno društvo s ograničenom odgovornošću za ugostiteljstvo i usluge u stečaju, Žnjanska 2, 21000 Split, OIB: 86313552532</item>
      <item>Maja Pušić, Ulica Ivana Gudelja 21, 21000 Split, OIB: 28647047712, rođen-a 13.07.1975., mjesto rođenja Split (Split)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CAJA AZUL jednostavno društvo s ograničenom odgovornošću za ugostiteljstvo i usluge u stečaju, MBS 060455753, Žnjanska 2, 21000 Split</izvorni_sadrzaj>
    <derivirana_varijabla naziv="DomainObject.Predmet.OkrivljenikPravnaNazivAdresaMbs_1">CAJA AZUL jednostavno društvo s ograničenom odgovornošću za ugostiteljstvo i usluge u stečaju, MBS 060455753, Žnjanska 2, 21000 Split</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D48027-AC73-4B63-B15A-C9D909F270AC}">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343</properties:Words>
  <properties:Characters>1991</properties:Characters>
  <properties:Lines>49</properties:Lines>
  <properties:Paragraphs>19</properties:Paragraphs>
  <properties:TotalTime>91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Damir Pleše</cp:lastModifiedBy>
  <cp:lastPrinted>2026-04-30T07:05:00Z</cp:lastPrinted>
  <dcterms:modified xmlns:xsi="http://www.w3.org/2001/XMLSchema-instance" xsi:type="dcterms:W3CDTF">2026-04-30T07:05:00Z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Maja Pušić - Ročište</vt:lpwstr>
  </prop:property>
  <prop:property fmtid="{D5CDD505-2E9C-101B-9397-08002B2CF9AE}" pid="7" name="Predlozak_id">
    <vt:lpwstr>1000000801</vt:lpwstr>
  </prop:property>
  <prop:property fmtid="{D5CDD505-2E9C-101B-9397-08002B2CF9AE}" pid="8" name="Predlozak_oznaka">
    <vt:lpwstr>OS_Pp-030</vt:lpwstr>
  </prop:property>
  <prop:property fmtid="{D5CDD505-2E9C-101B-9397-08002B2CF9AE}" pid="9" name="Predlozak_naziv">
    <vt:lpwstr>Poziv odgovornoj osobi u pravnoj osobi – žurni postupak</vt:lpwstr>
  </prop:property>
</prop:Properties>
</file>